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801644913" r:id="rId9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084AAE" w:rsidP="0033505C">
            <w:r>
              <w:t>2</w:t>
            </w:r>
            <w:r w:rsidR="0033505C">
              <w:t>1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7B1AA8" w:rsidRDefault="00E03717">
            <w:r>
              <w:t>февраля</w:t>
            </w:r>
          </w:p>
        </w:tc>
        <w:tc>
          <w:tcPr>
            <w:tcW w:w="992" w:type="dxa"/>
            <w:gridSpan w:val="2"/>
          </w:tcPr>
          <w:p w:rsidR="00BB03E2" w:rsidRDefault="00191C86" w:rsidP="00084AA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E03717">
              <w:t>5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DA6985" w:rsidRDefault="00191C86" w:rsidP="00E03717">
            <w:r>
              <w:rPr>
                <w:lang w:val="en-US"/>
              </w:rPr>
              <w:t>01-12/</w:t>
            </w:r>
            <w:r w:rsidR="00084AAE">
              <w:t>0</w:t>
            </w:r>
            <w:r w:rsidR="00E03717">
              <w:t>3</w:t>
            </w:r>
            <w:r w:rsidR="0033505C">
              <w:t>3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1E09AF" w:rsidRDefault="00191C86">
      <w:pPr>
        <w:pStyle w:val="1"/>
        <w:jc w:val="center"/>
        <w:rPr>
          <w:bCs w:val="0"/>
          <w:sz w:val="26"/>
          <w:szCs w:val="26"/>
        </w:rPr>
      </w:pPr>
      <w:r w:rsidRPr="001E09AF">
        <w:rPr>
          <w:bCs w:val="0"/>
          <w:sz w:val="26"/>
          <w:szCs w:val="26"/>
        </w:rPr>
        <w:t>Об объявлении конкурса на включение в кадровый резерв</w:t>
      </w:r>
      <w:r w:rsidR="0033505C">
        <w:rPr>
          <w:bCs w:val="0"/>
          <w:sz w:val="26"/>
          <w:szCs w:val="26"/>
        </w:rPr>
        <w:t xml:space="preserve"> </w:t>
      </w:r>
      <w:r w:rsidR="0033505C">
        <w:rPr>
          <w:bCs w:val="0"/>
          <w:sz w:val="26"/>
          <w:szCs w:val="26"/>
        </w:rPr>
        <w:br/>
        <w:t>в Межрайонной ИФНС России № 18 по Самарской области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Pr="000839A3">
        <w:rPr>
          <w:sz w:val="28"/>
          <w:szCs w:val="28"/>
        </w:rPr>
        <w:t>в 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</w:t>
      </w:r>
      <w:r w:rsidR="00084AAE">
        <w:rPr>
          <w:sz w:val="28"/>
          <w:szCs w:val="28"/>
        </w:rPr>
        <w:t xml:space="preserve">Т.С. </w:t>
      </w:r>
      <w:r>
        <w:rPr>
          <w:sz w:val="28"/>
          <w:szCs w:val="28"/>
        </w:rPr>
        <w:t xml:space="preserve">Фроловой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33505C">
        <w:rPr>
          <w:sz w:val="28"/>
          <w:szCs w:val="28"/>
        </w:rPr>
        <w:t>1</w:t>
      </w:r>
      <w:r w:rsidR="00E0371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E03717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E03717">
        <w:rPr>
          <w:sz w:val="28"/>
          <w:szCs w:val="28"/>
        </w:rPr>
        <w:t>5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7B1AA8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</w:t>
      </w:r>
      <w:r w:rsidRPr="000839A3">
        <w:rPr>
          <w:sz w:val="28"/>
          <w:szCs w:val="28"/>
        </w:rPr>
        <w:lastRenderedPageBreak/>
        <w:t xml:space="preserve">составом государственной гражданской службы Российской Федерации» 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7B1AA8" w:rsidP="007B1AA8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Н</w:t>
            </w:r>
            <w:r w:rsidR="00191C86" w:rsidRPr="00191C86">
              <w:rPr>
                <w:bCs/>
                <w:sz w:val="28"/>
              </w:rPr>
              <w:t>ачальник Межрайонной ИФНС России №</w:t>
            </w:r>
            <w:r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33505C" w:rsidP="0033505C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>О</w:t>
            </w:r>
            <w:r w:rsidR="00191C86">
              <w:rPr>
                <w:bCs/>
                <w:sz w:val="28"/>
              </w:rPr>
              <w:t xml:space="preserve">.В. </w:t>
            </w:r>
            <w:r>
              <w:rPr>
                <w:bCs/>
                <w:sz w:val="28"/>
              </w:rPr>
              <w:t>Кирина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78F" w:rsidRDefault="0071578F">
      <w:r>
        <w:separator/>
      </w:r>
    </w:p>
  </w:endnote>
  <w:endnote w:type="continuationSeparator" w:id="0">
    <w:p w:rsidR="0071578F" w:rsidRDefault="0071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78F" w:rsidRDefault="0071578F">
      <w:r>
        <w:separator/>
      </w:r>
    </w:p>
  </w:footnote>
  <w:footnote w:type="continuationSeparator" w:id="0">
    <w:p w:rsidR="0071578F" w:rsidRDefault="00715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3717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DE5"/>
    <w:rsid w:val="00035237"/>
    <w:rsid w:val="00084AAE"/>
    <w:rsid w:val="00162496"/>
    <w:rsid w:val="00191C86"/>
    <w:rsid w:val="001E09AF"/>
    <w:rsid w:val="00200A9F"/>
    <w:rsid w:val="002B7D21"/>
    <w:rsid w:val="0033505C"/>
    <w:rsid w:val="003B3C27"/>
    <w:rsid w:val="004A0DE5"/>
    <w:rsid w:val="006753E4"/>
    <w:rsid w:val="006F29DC"/>
    <w:rsid w:val="0071578F"/>
    <w:rsid w:val="00725C66"/>
    <w:rsid w:val="007B1AA8"/>
    <w:rsid w:val="0081202D"/>
    <w:rsid w:val="008F46FE"/>
    <w:rsid w:val="009C42FB"/>
    <w:rsid w:val="00A114A4"/>
    <w:rsid w:val="00BB03E2"/>
    <w:rsid w:val="00C926F7"/>
    <w:rsid w:val="00D97A15"/>
    <w:rsid w:val="00DA6985"/>
    <w:rsid w:val="00DB0FD4"/>
    <w:rsid w:val="00E03717"/>
    <w:rsid w:val="00E25CB6"/>
    <w:rsid w:val="00FA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rsid w:val="006753E4"/>
    <w:rPr>
      <w:color w:val="0000FF"/>
      <w:u w:val="single"/>
    </w:rPr>
  </w:style>
  <w:style w:type="character" w:styleId="ac">
    <w:name w:val="FollowedHyperlink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FORM-OF61R.DOT</Template>
  <TotalTime>26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Фролова Татьяна Степановна</cp:lastModifiedBy>
  <cp:revision>7</cp:revision>
  <dcterms:created xsi:type="dcterms:W3CDTF">2022-04-11T11:01:00Z</dcterms:created>
  <dcterms:modified xsi:type="dcterms:W3CDTF">2025-02-21T08:09:00Z</dcterms:modified>
</cp:coreProperties>
</file>